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79A17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RADBURN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68F4217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</w:p>
    <w:p w14:paraId="00E74F1D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</w:p>
    <w:p w14:paraId="44D2CE72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Alexander Barbour of Norton Folgate,</w:t>
      </w:r>
    </w:p>
    <w:p w14:paraId="6646CD1F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London, butcher(q.v.), and four others.</w:t>
      </w:r>
    </w:p>
    <w:p w14:paraId="4537FE2C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01EA4A5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Hobbys</w:t>
      </w:r>
      <w:proofErr w:type="spellEnd"/>
      <w:r>
        <w:rPr>
          <w:rFonts w:cs="Times New Roman"/>
          <w:szCs w:val="24"/>
        </w:rPr>
        <w:t xml:space="preserve"> of Norton Folgate,</w:t>
      </w:r>
    </w:p>
    <w:p w14:paraId="029F0C70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London, butcher.   (ibid.)</w:t>
      </w:r>
    </w:p>
    <w:p w14:paraId="2AACC489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</w:p>
    <w:p w14:paraId="40FC76D1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</w:p>
    <w:p w14:paraId="3066FF80" w14:textId="77777777" w:rsidR="0069049F" w:rsidRDefault="0069049F" w:rsidP="0069049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May 2023</w:t>
      </w:r>
    </w:p>
    <w:p w14:paraId="34EFE4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AA8FC" w14:textId="77777777" w:rsidR="0069049F" w:rsidRDefault="0069049F" w:rsidP="009139A6">
      <w:r>
        <w:separator/>
      </w:r>
    </w:p>
  </w:endnote>
  <w:endnote w:type="continuationSeparator" w:id="0">
    <w:p w14:paraId="7228A4FE" w14:textId="77777777" w:rsidR="0069049F" w:rsidRDefault="006904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49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47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5BB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969FB" w14:textId="77777777" w:rsidR="0069049F" w:rsidRDefault="0069049F" w:rsidP="009139A6">
      <w:r>
        <w:separator/>
      </w:r>
    </w:p>
  </w:footnote>
  <w:footnote w:type="continuationSeparator" w:id="0">
    <w:p w14:paraId="0A093668" w14:textId="77777777" w:rsidR="0069049F" w:rsidRDefault="006904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59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9F4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64B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49F"/>
    <w:rsid w:val="000666E0"/>
    <w:rsid w:val="002510B7"/>
    <w:rsid w:val="005C130B"/>
    <w:rsid w:val="0069049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74169"/>
  <w15:chartTrackingRefBased/>
  <w15:docId w15:val="{2AF9886D-AD2D-4CF5-9736-20E147B72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04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2023-09-05T19:46:00Z</dcterms:created>
  <dcterms:modified xsi:type="dcterms:W3CDTF">2023-09-05T19:47:00Z</dcterms:modified>
</cp:coreProperties>
</file>